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19C8B4BF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8A7D35">
        <w:rPr>
          <w:lang w:eastAsia="cs-CZ"/>
        </w:rPr>
        <w:t>9</w:t>
      </w:r>
      <w:r w:rsidR="009C00FE">
        <w:rPr>
          <w:lang w:eastAsia="cs-CZ"/>
        </w:rPr>
        <w:t xml:space="preserve"> Zadávací dokumentace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678D255F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="00C46DEB" w:rsidRPr="00426C2A">
        <w:rPr>
          <w:rStyle w:val="Siln"/>
        </w:rPr>
        <w:t>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6116FB">
        <w:rPr>
          <w:rStyle w:val="Siln"/>
          <w:highlight w:val="green"/>
        </w:rPr>
        <w:t>[</w:t>
      </w:r>
      <w:r w:rsidR="009C00FE">
        <w:rPr>
          <w:rStyle w:val="Siln"/>
          <w:highlight w:val="green"/>
        </w:rPr>
        <w:t>DOPLNÍ</w:t>
      </w:r>
      <w:r w:rsidRPr="006116FB">
        <w:rPr>
          <w:rStyle w:val="Siln"/>
          <w:highlight w:val="green"/>
        </w:rPr>
        <w:t xml:space="preserve"> DODAVATEL</w:t>
      </w:r>
      <w:r w:rsidRPr="00587BD2">
        <w:rPr>
          <w:rStyle w:val="Siln"/>
          <w:highlight w:val="green"/>
        </w:rPr>
        <w:t>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6116FB"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6BDDF1D1" w14:textId="77777777" w:rsidR="009348E2" w:rsidRPr="003032A7" w:rsidRDefault="009348E2" w:rsidP="00426C2A">
      <w:pPr>
        <w:pStyle w:val="aodst"/>
        <w:rPr>
          <w:rStyle w:val="Siln"/>
          <w:b w:val="0"/>
          <w:bCs w:val="0"/>
        </w:rPr>
      </w:pPr>
      <w:r w:rsidRPr="00A07A54">
        <w:t xml:space="preserve">Jméno: </w:t>
      </w:r>
      <w:r w:rsidRPr="006116FB">
        <w:rPr>
          <w:rStyle w:val="Siln"/>
          <w:highlight w:val="green"/>
        </w:rPr>
        <w:t>[DOPLNÍ DODAVATEL]</w:t>
      </w:r>
    </w:p>
    <w:p w14:paraId="6A67C2D5" w14:textId="7C999F03" w:rsidR="003032A7" w:rsidRPr="00A07A54" w:rsidRDefault="003032A7" w:rsidP="00426C2A">
      <w:pPr>
        <w:pStyle w:val="aodst"/>
      </w:pPr>
      <w:r w:rsidRPr="003032A7">
        <w:rPr>
          <w:rStyle w:val="Siln"/>
          <w:b w:val="0"/>
          <w:bCs w:val="0"/>
        </w:rPr>
        <w:t>Titul:</w:t>
      </w:r>
      <w:r w:rsidR="00656D9B">
        <w:rPr>
          <w:rStyle w:val="Siln"/>
        </w:rPr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6116FB">
        <w:rPr>
          <w:rStyle w:val="Siln"/>
          <w:highlight w:val="green"/>
        </w:rPr>
        <w:t>[DOPLNÍ DODAVATEL]</w:t>
      </w:r>
    </w:p>
    <w:p w14:paraId="4CFF6782" w14:textId="347439BA" w:rsidR="009348E2" w:rsidRPr="00C46DEB" w:rsidRDefault="009348E2" w:rsidP="00426C2A">
      <w:pPr>
        <w:pStyle w:val="aodst"/>
      </w:pPr>
      <w:r w:rsidRPr="00A07A54">
        <w:t>Současná funkce/pracovní pozice včetně</w:t>
      </w:r>
      <w:r w:rsidR="00576836">
        <w:t xml:space="preserve"> uvedení osoby</w:t>
      </w:r>
      <w:r w:rsidRPr="00A07A54">
        <w:t xml:space="preserve"> zaměstnavatele a vztahu k zaměstnavateli, příp. uvést OSVČ či jinak dle skutečného stavu: </w:t>
      </w:r>
      <w:r w:rsidRPr="006116FB">
        <w:rPr>
          <w:rStyle w:val="Siln"/>
          <w:highlight w:val="green"/>
        </w:rPr>
        <w:t>[DOPLNÍ DODAVATEL]</w:t>
      </w:r>
    </w:p>
    <w:p w14:paraId="2F206356" w14:textId="77777777" w:rsidR="003032A7" w:rsidRDefault="009348E2" w:rsidP="003032A7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4A0B2474" w14:textId="34F4D1C6" w:rsidR="003032A7" w:rsidRP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zaměstnancem dodavatele.</w:t>
      </w:r>
    </w:p>
    <w:p w14:paraId="28825886" w14:textId="77777777" w:rsid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současně zaměstnancem zadavatele.</w:t>
      </w:r>
    </w:p>
    <w:p w14:paraId="2C25D411" w14:textId="7A57135E" w:rsidR="009348E2" w:rsidRDefault="009348E2" w:rsidP="000D0B16">
      <w:pPr>
        <w:pStyle w:val="aodst"/>
        <w:spacing w:after="120"/>
      </w:pPr>
      <w:r w:rsidRPr="00426C2A">
        <w:rPr>
          <w:rStyle w:val="Siln"/>
        </w:rPr>
        <w:t>Praxe</w:t>
      </w:r>
      <w:r w:rsidRPr="00A07A54">
        <w:t xml:space="preserve"> </w:t>
      </w:r>
      <w:r w:rsidRPr="00440709">
        <w:t>pro účely prokázání kvalifikace</w:t>
      </w:r>
      <w:r w:rsidR="003032A7">
        <w:t xml:space="preserve"> čl. </w:t>
      </w:r>
      <w:r w:rsidR="009C00FE">
        <w:t>12</w:t>
      </w:r>
      <w:r w:rsidR="000D0B16">
        <w:t>.</w:t>
      </w:r>
      <w:r w:rsidR="009C00FE">
        <w:t>2</w:t>
      </w:r>
      <w:r w:rsidR="000D0B16">
        <w:t>.</w:t>
      </w:r>
      <w:r w:rsidR="006A62FB">
        <w:t>2</w:t>
      </w:r>
      <w:r w:rsidR="000D0B16">
        <w:t>.</w:t>
      </w:r>
      <w:r w:rsidR="00576836">
        <w:t xml:space="preserve"> </w:t>
      </w:r>
      <w:r w:rsidR="003A26A8">
        <w:t>Zadávací dokumentace</w:t>
      </w:r>
      <w:r w:rsidRPr="00A07A54">
        <w:t>:</w:t>
      </w: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2139"/>
        <w:gridCol w:w="2083"/>
        <w:gridCol w:w="3913"/>
      </w:tblGrid>
      <w:tr w:rsidR="009C00FE" w:rsidRPr="009C00FE" w14:paraId="102FF386" w14:textId="77777777" w:rsidTr="009C0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D9D9D9" w:themeFill="background1" w:themeFillShade="D9"/>
          </w:tcPr>
          <w:p w14:paraId="68C404B7" w14:textId="77777777" w:rsidR="009C00FE" w:rsidRPr="009C00FE" w:rsidRDefault="009C00FE" w:rsidP="009C00FE">
            <w:pPr>
              <w:spacing w:line="276" w:lineRule="auto"/>
              <w:jc w:val="left"/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</w:pPr>
            <w:r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Doba profesní praxe</w:t>
            </w:r>
            <w:r w:rsidRPr="009C00FE"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  <w:t xml:space="preserve"> </w:t>
            </w:r>
            <w:r w:rsidRPr="009C00FE">
              <w:rPr>
                <w:rFonts w:ascii="Verdana" w:hAnsi="Verdana" w:cs="Tahoma"/>
                <w:b/>
                <w:bCs/>
                <w:iCs/>
                <w:sz w:val="16"/>
                <w:szCs w:val="16"/>
              </w:rPr>
              <w:t>na konkrétní pozici</w:t>
            </w:r>
            <w:r w:rsidRPr="009C00FE"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  <w:t xml:space="preserve"> </w:t>
            </w:r>
          </w:p>
          <w:p w14:paraId="42F5BDD7" w14:textId="057EDC32" w:rsidR="009C00FE" w:rsidRPr="009C00FE" w:rsidRDefault="009C00FE" w:rsidP="009C00FE">
            <w:pPr>
              <w:spacing w:line="276" w:lineRule="auto"/>
              <w:jc w:val="left"/>
              <w:rPr>
                <w:rStyle w:val="Nzevknihy"/>
                <w:rFonts w:ascii="Verdana" w:hAnsi="Verdana" w:cs="Tahoma"/>
                <w:sz w:val="16"/>
                <w:szCs w:val="16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(ve formátu </w:t>
            </w:r>
            <w:r w:rsidR="006A62FB">
              <w:rPr>
                <w:rFonts w:ascii="Verdana" w:hAnsi="Verdana" w:cs="Tahoma"/>
                <w:i/>
                <w:sz w:val="16"/>
                <w:szCs w:val="16"/>
              </w:rPr>
              <w:t>MM/RRRR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</w:t>
            </w:r>
            <w:r w:rsidR="006A62FB">
              <w:rPr>
                <w:rFonts w:ascii="Verdana" w:hAnsi="Verdana" w:cs="Tahoma"/>
                <w:i/>
                <w:sz w:val="16"/>
                <w:szCs w:val="16"/>
              </w:rPr>
              <w:t>–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</w:t>
            </w:r>
            <w:r w:rsidR="006A62FB">
              <w:rPr>
                <w:rFonts w:ascii="Verdana" w:hAnsi="Verdana" w:cs="Tahoma"/>
                <w:i/>
                <w:sz w:val="16"/>
                <w:szCs w:val="16"/>
              </w:rPr>
              <w:t>MM/RRRR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>)</w:t>
            </w:r>
          </w:p>
        </w:tc>
        <w:tc>
          <w:tcPr>
            <w:tcW w:w="1607" w:type="dxa"/>
            <w:shd w:val="clear" w:color="auto" w:fill="D9D9D9" w:themeFill="background1" w:themeFillShade="D9"/>
          </w:tcPr>
          <w:p w14:paraId="6880C761" w14:textId="77777777" w:rsidR="009C00FE" w:rsidRPr="009C00FE" w:rsidRDefault="009C00FE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Zaměstnavatel/OSVČ</w:t>
            </w:r>
          </w:p>
          <w:p w14:paraId="2F6DD21F" w14:textId="415F71E4" w:rsidR="009C00FE" w:rsidRPr="009C00FE" w:rsidRDefault="009C00FE" w:rsidP="009C00FE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yellow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Dodavatel doplní </w:t>
            </w:r>
            <w:r w:rsidR="00E719F6">
              <w:rPr>
                <w:rFonts w:ascii="Verdana" w:hAnsi="Verdana" w:cs="Tahoma"/>
                <w:i/>
                <w:sz w:val="16"/>
                <w:szCs w:val="16"/>
              </w:rPr>
              <w:t>identifikaci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zaměstnavatele či uvede, že byl OSVČ</w:t>
            </w:r>
          </w:p>
        </w:tc>
        <w:tc>
          <w:tcPr>
            <w:tcW w:w="4260" w:type="dxa"/>
            <w:shd w:val="clear" w:color="auto" w:fill="D9D9D9" w:themeFill="background1" w:themeFillShade="D9"/>
          </w:tcPr>
          <w:p w14:paraId="2322A8BC" w14:textId="1419ADC3" w:rsidR="009C00FE" w:rsidRPr="009C00FE" w:rsidRDefault="006A62FB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>
              <w:rPr>
                <w:rFonts w:ascii="Verdana" w:hAnsi="Verdana" w:cs="Tahoma"/>
                <w:b/>
                <w:bCs/>
                <w:sz w:val="16"/>
                <w:szCs w:val="16"/>
              </w:rPr>
              <w:t>Pozice a p</w:t>
            </w:r>
            <w:r w:rsidR="009C00FE"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opis vykonávaných činností</w:t>
            </w:r>
          </w:p>
          <w:p w14:paraId="03AFF3FD" w14:textId="43A780B4" w:rsidR="009C00FE" w:rsidRPr="009C00FE" w:rsidRDefault="009C00FE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zevknihy"/>
                <w:rFonts w:ascii="Verdana" w:hAnsi="Verdana" w:cs="Tahoma"/>
                <w:sz w:val="16"/>
                <w:szCs w:val="16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Dodavatel doplní označení </w:t>
            </w:r>
            <w:r w:rsidRPr="00E719F6">
              <w:rPr>
                <w:rFonts w:ascii="Verdana" w:hAnsi="Verdana" w:cs="Tahoma"/>
                <w:i/>
                <w:sz w:val="16"/>
                <w:szCs w:val="16"/>
                <w:u w:val="single"/>
              </w:rPr>
              <w:t>pozice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a rovněž stručný </w:t>
            </w:r>
            <w:r w:rsidRPr="00E719F6">
              <w:rPr>
                <w:rFonts w:ascii="Verdana" w:hAnsi="Verdana" w:cs="Tahoma"/>
                <w:i/>
                <w:sz w:val="16"/>
                <w:szCs w:val="16"/>
                <w:u w:val="single"/>
              </w:rPr>
              <w:t>popis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vykonávaných činností, ze kterého bude vyplývat naplnění požadavků dle čl. 12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>.2.</w:t>
            </w:r>
            <w:r w:rsidR="006A62FB">
              <w:rPr>
                <w:rFonts w:ascii="Verdana" w:hAnsi="Verdana" w:cs="Tahoma"/>
                <w:i/>
                <w:sz w:val="16"/>
                <w:szCs w:val="16"/>
              </w:rPr>
              <w:t>2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>Z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>adávací dokumentace</w:t>
            </w:r>
          </w:p>
        </w:tc>
      </w:tr>
      <w:tr w:rsidR="009C00FE" w:rsidRPr="009C00FE" w14:paraId="5D1B890F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A9E2184" w14:textId="77777777" w:rsidR="009C00FE" w:rsidRPr="009C00FE" w:rsidRDefault="009C00FE" w:rsidP="00AC5412">
            <w:pPr>
              <w:spacing w:line="276" w:lineRule="auto"/>
              <w:rPr>
                <w:rStyle w:val="Nzevknihy"/>
                <w:rFonts w:ascii="Verdana" w:hAnsi="Verdana" w:cs="Tahoma"/>
                <w:sz w:val="16"/>
                <w:szCs w:val="16"/>
                <w:highlight w:val="green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3F788385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0D5A527F" w14:textId="77777777" w:rsidR="009C00FE" w:rsidRPr="009C00FE" w:rsidRDefault="009C00FE" w:rsidP="00AC541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  <w:tr w:rsidR="009C00FE" w:rsidRPr="009C00FE" w14:paraId="219541D9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465E3C3" w14:textId="77777777" w:rsidR="009C00FE" w:rsidRPr="009C00FE" w:rsidRDefault="009C00FE" w:rsidP="00AC5412">
            <w:pPr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53DF651D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3C36E8FF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  <w:tr w:rsidR="009C00FE" w:rsidRPr="009C00FE" w14:paraId="0C5F6EBD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60BF90C" w14:textId="77777777" w:rsidR="009C00FE" w:rsidRPr="009C00FE" w:rsidRDefault="009C00FE" w:rsidP="00AC5412">
            <w:pPr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445E2BAF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6BBEA8D2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</w:tbl>
    <w:p w14:paraId="3CBE3A01" w14:textId="77777777" w:rsidR="009C00FE" w:rsidRPr="009C00FE" w:rsidRDefault="009C00FE" w:rsidP="009C00FE">
      <w:pPr>
        <w:pStyle w:val="aodst"/>
        <w:numPr>
          <w:ilvl w:val="0"/>
          <w:numId w:val="0"/>
        </w:numPr>
        <w:spacing w:after="120"/>
        <w:ind w:left="567"/>
        <w:rPr>
          <w:sz w:val="16"/>
          <w:szCs w:val="16"/>
        </w:rPr>
      </w:pPr>
    </w:p>
    <w:p w14:paraId="3C4DA8C7" w14:textId="6EC0E2E2" w:rsidR="000D0B16" w:rsidRPr="000D0B16" w:rsidRDefault="006A62FB" w:rsidP="009C00FE">
      <w:pPr>
        <w:pStyle w:val="aodst"/>
        <w:keepNext/>
        <w:spacing w:after="0"/>
      </w:pPr>
      <w:r>
        <w:rPr>
          <w:rStyle w:val="Siln"/>
        </w:rPr>
        <w:lastRenderedPageBreak/>
        <w:t xml:space="preserve">Zkušenosti </w:t>
      </w:r>
      <w:r w:rsidR="000D0B16" w:rsidRPr="00440709">
        <w:t>pro účely prokázání kvalifikace</w:t>
      </w:r>
      <w:r w:rsidR="000D0B16">
        <w:t xml:space="preserve"> čl. </w:t>
      </w:r>
      <w:r w:rsidR="009C00FE">
        <w:t>12.2.</w:t>
      </w:r>
      <w:r>
        <w:t>2</w:t>
      </w:r>
      <w:r w:rsidR="000D0B16">
        <w:t>. Zadávací dokumentace:</w:t>
      </w:r>
    </w:p>
    <w:tbl>
      <w:tblPr>
        <w:tblpPr w:leftFromText="141" w:rightFromText="141" w:vertAnchor="text" w:horzAnchor="page" w:tblpX="2712" w:tblpY="108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9C00FE" w:rsidRPr="005B6AAC" w14:paraId="68B95834" w14:textId="77777777" w:rsidTr="006A62FB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029332B" w14:textId="77777777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9CA8E1" w14:textId="2781E190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  <w:iCs/>
              </w:rPr>
            </w:pPr>
            <w:r w:rsidRPr="005B6AAC">
              <w:rPr>
                <w:rFonts w:cstheme="minorHAnsi"/>
              </w:rPr>
              <w:t>Název projektu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7250" w14:textId="77777777" w:rsidR="009C00FE" w:rsidRPr="005B6AAC" w:rsidRDefault="009C00FE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9C00FE" w:rsidRPr="005B6AAC" w14:paraId="750D8073" w14:textId="77777777" w:rsidTr="006A62FB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979A785" w14:textId="77777777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B1C70FC" w14:textId="0A713AED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 xml:space="preserve">Objednatel projektu (obch. firma/název a sídlo a kontaktní osoba </w:t>
            </w:r>
            <w:proofErr w:type="gramStart"/>
            <w:r w:rsidRPr="005B6AAC">
              <w:rPr>
                <w:rFonts w:cstheme="minorHAnsi"/>
              </w:rPr>
              <w:t>objednatele - jméno</w:t>
            </w:r>
            <w:proofErr w:type="gramEnd"/>
            <w:r w:rsidRPr="005B6AAC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3AF4" w14:textId="77777777" w:rsidR="009C00FE" w:rsidRPr="005B6AAC" w:rsidRDefault="009C00FE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9C00FE" w:rsidRPr="005B6AAC" w14:paraId="3FDF6C90" w14:textId="77777777" w:rsidTr="006A62FB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205A581" w14:textId="77777777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DAB04BA" w14:textId="77777777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3C9F" w14:textId="77777777" w:rsidR="009C00FE" w:rsidRPr="005B6AAC" w:rsidRDefault="009C00FE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0EF2FBF1" w14:textId="77777777" w:rsidTr="006A62FB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BF1794F" w14:textId="77777777" w:rsidR="006A62FB" w:rsidRPr="005B6AAC" w:rsidRDefault="006A62FB" w:rsidP="006A62FB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9C7BA4C" w14:textId="16500686" w:rsidR="006A62FB" w:rsidRPr="005B6AAC" w:rsidRDefault="006A62FB" w:rsidP="006A62FB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szCs w:val="22"/>
              </w:rPr>
              <w:t>Popis předmětu projektu</w:t>
            </w:r>
            <w:r w:rsidRPr="005B6AAC">
              <w:rPr>
                <w:rFonts w:cstheme="minorHAnsi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ACFB" w14:textId="7E3F4574" w:rsidR="006A62FB" w:rsidRPr="005B6AAC" w:rsidRDefault="006A62FB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1EA40918" w14:textId="77777777" w:rsidTr="006A62FB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954B11E" w14:textId="77777777" w:rsidR="006A62FB" w:rsidRPr="005B6AAC" w:rsidRDefault="006A62FB" w:rsidP="006A62FB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1BBFD0" w14:textId="68893BB5" w:rsidR="006A62FB" w:rsidRPr="005B6AAC" w:rsidRDefault="006A62FB" w:rsidP="006A62FB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Doba účasti člena týmu na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A6866" w14:textId="0A3F1F3C" w:rsidR="006A62FB" w:rsidRPr="005B6AAC" w:rsidRDefault="006A62FB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9C00FE" w:rsidRPr="005B6AAC" w14:paraId="4DFC405C" w14:textId="77777777" w:rsidTr="006A62FB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5FD90BF" w14:textId="77777777" w:rsidR="009C00FE" w:rsidRPr="005B6AAC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BA6BD9D" w14:textId="763D41B2" w:rsidR="009C00FE" w:rsidRPr="005B6AAC" w:rsidRDefault="009C00FE" w:rsidP="009C00FE">
            <w:pPr>
              <w:spacing w:line="276" w:lineRule="auto"/>
              <w:jc w:val="left"/>
              <w:rPr>
                <w:szCs w:val="22"/>
              </w:rPr>
            </w:pPr>
            <w:r w:rsidRPr="005B6AAC">
              <w:rPr>
                <w:szCs w:val="22"/>
              </w:rPr>
              <w:t>Popis činností, které člen týmu prováděl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FBCB" w14:textId="329DFCD1" w:rsidR="009C00FE" w:rsidRPr="005B6AAC" w:rsidRDefault="009C00FE" w:rsidP="006A62FB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 xml:space="preserve"> [DOPLNÍ DODAVATEL]</w:t>
            </w:r>
          </w:p>
        </w:tc>
      </w:tr>
    </w:tbl>
    <w:p w14:paraId="20084564" w14:textId="77777777" w:rsidR="00575A9F" w:rsidRPr="005B6AAC" w:rsidRDefault="00575A9F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tbl>
      <w:tblPr>
        <w:tblpPr w:leftFromText="141" w:rightFromText="141" w:vertAnchor="text" w:horzAnchor="page" w:tblpX="2712" w:tblpY="108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6A62FB" w:rsidRPr="005B6AAC" w14:paraId="4E9A53F9" w14:textId="77777777" w:rsidTr="00BC3F51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C36ADE1" w14:textId="55ADC653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2)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8B9790A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  <w:iCs/>
              </w:rPr>
            </w:pPr>
            <w:r w:rsidRPr="005B6AAC">
              <w:rPr>
                <w:rFonts w:cstheme="minorHAnsi"/>
              </w:rPr>
              <w:t>Název projektu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487A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760F8E82" w14:textId="77777777" w:rsidTr="00BC3F51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19467A1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5583BBF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 xml:space="preserve">Objednatel projektu (obch. firma/název a sídlo a kontaktní osoba </w:t>
            </w:r>
            <w:proofErr w:type="gramStart"/>
            <w:r w:rsidRPr="005B6AAC">
              <w:rPr>
                <w:rFonts w:cstheme="minorHAnsi"/>
              </w:rPr>
              <w:t>objednatele - jméno</w:t>
            </w:r>
            <w:proofErr w:type="gramEnd"/>
            <w:r w:rsidRPr="005B6AAC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C0F7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30B7019E" w14:textId="77777777" w:rsidTr="00BC3F51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DDAF5B4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410EA8E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34690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14B0A72C" w14:textId="77777777" w:rsidTr="00BC3F51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457D9A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0F04EEB" w14:textId="57BC3768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szCs w:val="22"/>
              </w:rPr>
              <w:t>Popis předmětu projektu</w:t>
            </w:r>
            <w:r w:rsidRPr="005B6AAC">
              <w:rPr>
                <w:rFonts w:cstheme="minorHAnsi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5C45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70B901A7" w14:textId="77777777" w:rsidTr="00BC3F51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80A103C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1DB20E" w14:textId="75A59CFD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  <w:r w:rsidRPr="005B6AAC">
              <w:rPr>
                <w:rFonts w:cstheme="minorHAnsi"/>
              </w:rPr>
              <w:t>Doba účasti člena týmu na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77E9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>[DOPLNÍ DODAVATEL]</w:t>
            </w:r>
          </w:p>
        </w:tc>
      </w:tr>
      <w:tr w:rsidR="006A62FB" w:rsidRPr="005B6AAC" w14:paraId="74267E76" w14:textId="77777777" w:rsidTr="00BC3F51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C440270" w14:textId="77777777" w:rsidR="006A62FB" w:rsidRPr="005B6AAC" w:rsidRDefault="006A62FB" w:rsidP="00BC3F51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1E5961" w14:textId="77777777" w:rsidR="006A62FB" w:rsidRPr="005B6AAC" w:rsidRDefault="006A62FB" w:rsidP="00BC3F51">
            <w:pPr>
              <w:spacing w:line="276" w:lineRule="auto"/>
              <w:jc w:val="left"/>
              <w:rPr>
                <w:szCs w:val="22"/>
              </w:rPr>
            </w:pPr>
            <w:r w:rsidRPr="005B6AAC">
              <w:rPr>
                <w:szCs w:val="22"/>
              </w:rPr>
              <w:t>Popis činností, které člen týmu prováděl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BE25" w14:textId="77777777" w:rsidR="006A62FB" w:rsidRPr="005B6AAC" w:rsidRDefault="006A62FB" w:rsidP="00BC3F51">
            <w:pPr>
              <w:jc w:val="left"/>
              <w:rPr>
                <w:rStyle w:val="Siln"/>
                <w:b w:val="0"/>
                <w:bCs w:val="0"/>
                <w:highlight w:val="green"/>
              </w:rPr>
            </w:pPr>
            <w:r w:rsidRPr="005B6AAC">
              <w:rPr>
                <w:rStyle w:val="Siln"/>
                <w:b w:val="0"/>
                <w:bCs w:val="0"/>
                <w:highlight w:val="green"/>
              </w:rPr>
              <w:t xml:space="preserve"> [DOPLNÍ DODAVATEL]</w:t>
            </w:r>
          </w:p>
        </w:tc>
      </w:tr>
    </w:tbl>
    <w:p w14:paraId="03F76E09" w14:textId="20D4D551" w:rsidR="009348E2" w:rsidRDefault="00A71F4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  <w:r w:rsidRPr="00A71F48">
        <w:rPr>
          <w:rFonts w:cstheme="minorHAnsi"/>
          <w:i/>
          <w:iCs/>
          <w:color w:val="EE0000"/>
          <w:sz w:val="16"/>
          <w:szCs w:val="16"/>
        </w:rPr>
        <w:t>V případě dalších zkušeností použije dodavatel tabulku opakovaně dle potřeby.</w:t>
      </w:r>
    </w:p>
    <w:p w14:paraId="15C66C44" w14:textId="77777777" w:rsidR="001B41F8" w:rsidRDefault="001B41F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031C7261" w14:textId="63FDCBBC" w:rsidR="001B41F8" w:rsidRPr="004D0CE2" w:rsidRDefault="001B41F8" w:rsidP="001B41F8">
      <w:pPr>
        <w:pStyle w:val="Odstbez"/>
        <w:ind w:left="0"/>
        <w:rPr>
          <w:b/>
          <w:bCs/>
        </w:rPr>
      </w:pPr>
      <w:r w:rsidRPr="004D0CE2">
        <w:rPr>
          <w:b/>
          <w:bCs/>
        </w:rPr>
        <w:t>Přílohy:</w:t>
      </w:r>
    </w:p>
    <w:p w14:paraId="11FC3F01" w14:textId="0251F4DC" w:rsidR="001B41F8" w:rsidRDefault="001B41F8" w:rsidP="001B41F8">
      <w:pPr>
        <w:pStyle w:val="Odstbez"/>
        <w:ind w:left="0"/>
      </w:pPr>
      <w:r>
        <w:t xml:space="preserve">- </w:t>
      </w:r>
      <w:r w:rsidR="000D0B16">
        <w:t>kopie certifikátů</w:t>
      </w:r>
      <w:r w:rsidR="00E719F6">
        <w:t>/osvědčení</w:t>
      </w:r>
      <w:r w:rsidR="000D0B16">
        <w:t xml:space="preserve"> požadovaných v čl. </w:t>
      </w:r>
      <w:r w:rsidR="00E719F6">
        <w:t>12.2.</w:t>
      </w:r>
      <w:r w:rsidR="006A62FB">
        <w:t>2</w:t>
      </w:r>
      <w:r w:rsidR="000D0B16">
        <w:t>. zadávací dokumentace</w:t>
      </w:r>
    </w:p>
    <w:p w14:paraId="694ADB7E" w14:textId="21B6A804" w:rsidR="001B41F8" w:rsidRPr="00A71F48" w:rsidRDefault="001B41F8" w:rsidP="001B41F8">
      <w:pPr>
        <w:pStyle w:val="Odstbez"/>
        <w:ind w:left="0"/>
      </w:pPr>
    </w:p>
    <w:sectPr w:rsidR="001B41F8" w:rsidRPr="00A71F48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CF8D" w14:textId="77777777" w:rsidR="007A1213" w:rsidRDefault="007A1213" w:rsidP="00962258">
      <w:pPr>
        <w:spacing w:after="0" w:line="240" w:lineRule="auto"/>
      </w:pPr>
      <w:r>
        <w:separator/>
      </w:r>
    </w:p>
  </w:endnote>
  <w:endnote w:type="continuationSeparator" w:id="0">
    <w:p w14:paraId="7D7165B9" w14:textId="77777777" w:rsidR="007A1213" w:rsidRDefault="007A12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FCD1E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13B8F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F8C6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F6370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B6C3" w14:textId="77777777" w:rsidR="007A1213" w:rsidRDefault="007A1213" w:rsidP="00962258">
      <w:pPr>
        <w:spacing w:after="0" w:line="240" w:lineRule="auto"/>
      </w:pPr>
      <w:r>
        <w:separator/>
      </w:r>
    </w:p>
  </w:footnote>
  <w:footnote w:type="continuationSeparator" w:id="0">
    <w:p w14:paraId="5D8FB325" w14:textId="77777777" w:rsidR="007A1213" w:rsidRDefault="007A121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4FBB" w14:textId="348C1BD8" w:rsidR="00A23984" w:rsidRDefault="00A239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42DD08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0D06399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DC"/>
    <w:rsid w:val="00017F28"/>
    <w:rsid w:val="00020197"/>
    <w:rsid w:val="000205AF"/>
    <w:rsid w:val="0004385B"/>
    <w:rsid w:val="0007119D"/>
    <w:rsid w:val="00071D5B"/>
    <w:rsid w:val="00072C1E"/>
    <w:rsid w:val="000812B4"/>
    <w:rsid w:val="00093772"/>
    <w:rsid w:val="000C1B52"/>
    <w:rsid w:val="000D0080"/>
    <w:rsid w:val="000D0B16"/>
    <w:rsid w:val="000D198A"/>
    <w:rsid w:val="000E1961"/>
    <w:rsid w:val="000E23A7"/>
    <w:rsid w:val="000E2C99"/>
    <w:rsid w:val="0010693F"/>
    <w:rsid w:val="00114472"/>
    <w:rsid w:val="00132DD3"/>
    <w:rsid w:val="001550BC"/>
    <w:rsid w:val="001605B9"/>
    <w:rsid w:val="00170EC5"/>
    <w:rsid w:val="001747C1"/>
    <w:rsid w:val="00184743"/>
    <w:rsid w:val="001A34C4"/>
    <w:rsid w:val="001B41F8"/>
    <w:rsid w:val="001D6EA1"/>
    <w:rsid w:val="0020051F"/>
    <w:rsid w:val="00207DF5"/>
    <w:rsid w:val="002268EF"/>
    <w:rsid w:val="00227D55"/>
    <w:rsid w:val="00233556"/>
    <w:rsid w:val="00256810"/>
    <w:rsid w:val="00257C17"/>
    <w:rsid w:val="002645FF"/>
    <w:rsid w:val="002721D0"/>
    <w:rsid w:val="00280043"/>
    <w:rsid w:val="00280E07"/>
    <w:rsid w:val="00297E7A"/>
    <w:rsid w:val="002A0C0D"/>
    <w:rsid w:val="002B7C8F"/>
    <w:rsid w:val="002C31BF"/>
    <w:rsid w:val="002C6C4E"/>
    <w:rsid w:val="002D08B1"/>
    <w:rsid w:val="002E0CD7"/>
    <w:rsid w:val="003032A7"/>
    <w:rsid w:val="003129B0"/>
    <w:rsid w:val="00312D22"/>
    <w:rsid w:val="00341DCF"/>
    <w:rsid w:val="00344BD9"/>
    <w:rsid w:val="00357BC6"/>
    <w:rsid w:val="0038302E"/>
    <w:rsid w:val="003956C6"/>
    <w:rsid w:val="003972E5"/>
    <w:rsid w:val="003A26A8"/>
    <w:rsid w:val="003C337A"/>
    <w:rsid w:val="003D3C01"/>
    <w:rsid w:val="003E0149"/>
    <w:rsid w:val="003F71DF"/>
    <w:rsid w:val="003F7787"/>
    <w:rsid w:val="00426C2A"/>
    <w:rsid w:val="00430FB5"/>
    <w:rsid w:val="00440709"/>
    <w:rsid w:val="00441430"/>
    <w:rsid w:val="00450F07"/>
    <w:rsid w:val="00453CD3"/>
    <w:rsid w:val="00460660"/>
    <w:rsid w:val="00474EEE"/>
    <w:rsid w:val="00486107"/>
    <w:rsid w:val="00491827"/>
    <w:rsid w:val="004B348C"/>
    <w:rsid w:val="004C4399"/>
    <w:rsid w:val="004C787C"/>
    <w:rsid w:val="004D0CE2"/>
    <w:rsid w:val="004D454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A9F"/>
    <w:rsid w:val="00575E5A"/>
    <w:rsid w:val="00576836"/>
    <w:rsid w:val="00587BD2"/>
    <w:rsid w:val="005B6AAC"/>
    <w:rsid w:val="005D7F7E"/>
    <w:rsid w:val="005F1404"/>
    <w:rsid w:val="0061068E"/>
    <w:rsid w:val="006116FB"/>
    <w:rsid w:val="00624394"/>
    <w:rsid w:val="00646955"/>
    <w:rsid w:val="00656D9B"/>
    <w:rsid w:val="00660AD3"/>
    <w:rsid w:val="0066324E"/>
    <w:rsid w:val="00675FF6"/>
    <w:rsid w:val="00677B7F"/>
    <w:rsid w:val="0068120C"/>
    <w:rsid w:val="006923BA"/>
    <w:rsid w:val="006926E9"/>
    <w:rsid w:val="006A5570"/>
    <w:rsid w:val="006A62FB"/>
    <w:rsid w:val="006A689C"/>
    <w:rsid w:val="006B3D79"/>
    <w:rsid w:val="006C5E5D"/>
    <w:rsid w:val="006D7AFE"/>
    <w:rsid w:val="006E02A5"/>
    <w:rsid w:val="006E0578"/>
    <w:rsid w:val="006E314D"/>
    <w:rsid w:val="006E468A"/>
    <w:rsid w:val="006F229A"/>
    <w:rsid w:val="00710723"/>
    <w:rsid w:val="00723ED1"/>
    <w:rsid w:val="00743525"/>
    <w:rsid w:val="00761D28"/>
    <w:rsid w:val="0076286B"/>
    <w:rsid w:val="00766846"/>
    <w:rsid w:val="007718DC"/>
    <w:rsid w:val="0077673A"/>
    <w:rsid w:val="007846E1"/>
    <w:rsid w:val="007A1213"/>
    <w:rsid w:val="007A5BFC"/>
    <w:rsid w:val="007B570C"/>
    <w:rsid w:val="007C589B"/>
    <w:rsid w:val="007E4A6E"/>
    <w:rsid w:val="007F0984"/>
    <w:rsid w:val="007F56A7"/>
    <w:rsid w:val="0080410B"/>
    <w:rsid w:val="00807DD0"/>
    <w:rsid w:val="008444BB"/>
    <w:rsid w:val="00845E45"/>
    <w:rsid w:val="008574AF"/>
    <w:rsid w:val="008640D9"/>
    <w:rsid w:val="008659F3"/>
    <w:rsid w:val="008763C9"/>
    <w:rsid w:val="00886D4B"/>
    <w:rsid w:val="0089351B"/>
    <w:rsid w:val="00895406"/>
    <w:rsid w:val="008A3568"/>
    <w:rsid w:val="008A7D35"/>
    <w:rsid w:val="008B304A"/>
    <w:rsid w:val="008B6F2C"/>
    <w:rsid w:val="008D03B9"/>
    <w:rsid w:val="008D7E95"/>
    <w:rsid w:val="008E3E5D"/>
    <w:rsid w:val="008F18D6"/>
    <w:rsid w:val="00900AB6"/>
    <w:rsid w:val="00904780"/>
    <w:rsid w:val="00911A5A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97F5F"/>
    <w:rsid w:val="009B14A9"/>
    <w:rsid w:val="009B2E97"/>
    <w:rsid w:val="009C00FE"/>
    <w:rsid w:val="009C03DD"/>
    <w:rsid w:val="009C2A29"/>
    <w:rsid w:val="009C4ACF"/>
    <w:rsid w:val="009E07F4"/>
    <w:rsid w:val="009E3200"/>
    <w:rsid w:val="009F392E"/>
    <w:rsid w:val="009F67E5"/>
    <w:rsid w:val="00A12CA1"/>
    <w:rsid w:val="00A12CBC"/>
    <w:rsid w:val="00A23984"/>
    <w:rsid w:val="00A37419"/>
    <w:rsid w:val="00A450FB"/>
    <w:rsid w:val="00A5796D"/>
    <w:rsid w:val="00A608B6"/>
    <w:rsid w:val="00A6177B"/>
    <w:rsid w:val="00A66136"/>
    <w:rsid w:val="00A71267"/>
    <w:rsid w:val="00A71F48"/>
    <w:rsid w:val="00A9079B"/>
    <w:rsid w:val="00A96D27"/>
    <w:rsid w:val="00AA4CBB"/>
    <w:rsid w:val="00AA65FA"/>
    <w:rsid w:val="00AA7351"/>
    <w:rsid w:val="00AB6545"/>
    <w:rsid w:val="00AC41BE"/>
    <w:rsid w:val="00AD056F"/>
    <w:rsid w:val="00AD6731"/>
    <w:rsid w:val="00AE043F"/>
    <w:rsid w:val="00B15D0D"/>
    <w:rsid w:val="00B3648E"/>
    <w:rsid w:val="00B537C9"/>
    <w:rsid w:val="00B62A54"/>
    <w:rsid w:val="00B65686"/>
    <w:rsid w:val="00B75EE1"/>
    <w:rsid w:val="00B77481"/>
    <w:rsid w:val="00B80098"/>
    <w:rsid w:val="00B80B3E"/>
    <w:rsid w:val="00B84C8B"/>
    <w:rsid w:val="00B8518B"/>
    <w:rsid w:val="00B90888"/>
    <w:rsid w:val="00B93E24"/>
    <w:rsid w:val="00BA123B"/>
    <w:rsid w:val="00BC3D0C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852C1"/>
    <w:rsid w:val="00C96DCA"/>
    <w:rsid w:val="00CC6937"/>
    <w:rsid w:val="00CD1FC4"/>
    <w:rsid w:val="00D21061"/>
    <w:rsid w:val="00D215A9"/>
    <w:rsid w:val="00D35AD9"/>
    <w:rsid w:val="00D4108E"/>
    <w:rsid w:val="00D45838"/>
    <w:rsid w:val="00D479C8"/>
    <w:rsid w:val="00D6163D"/>
    <w:rsid w:val="00D62FDF"/>
    <w:rsid w:val="00D73D46"/>
    <w:rsid w:val="00D831A3"/>
    <w:rsid w:val="00D94C42"/>
    <w:rsid w:val="00DA1569"/>
    <w:rsid w:val="00DC75F3"/>
    <w:rsid w:val="00DD46F3"/>
    <w:rsid w:val="00DE420F"/>
    <w:rsid w:val="00DE56F2"/>
    <w:rsid w:val="00DF116D"/>
    <w:rsid w:val="00E16BC4"/>
    <w:rsid w:val="00E17E9F"/>
    <w:rsid w:val="00E27AF8"/>
    <w:rsid w:val="00E36C4A"/>
    <w:rsid w:val="00E719F6"/>
    <w:rsid w:val="00E7366E"/>
    <w:rsid w:val="00E80982"/>
    <w:rsid w:val="00E83A12"/>
    <w:rsid w:val="00E8440A"/>
    <w:rsid w:val="00E85BF6"/>
    <w:rsid w:val="00E93E46"/>
    <w:rsid w:val="00E941F4"/>
    <w:rsid w:val="00EA5C77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2616"/>
    <w:rsid w:val="00F45607"/>
    <w:rsid w:val="00F5558F"/>
    <w:rsid w:val="00F60472"/>
    <w:rsid w:val="00F659EB"/>
    <w:rsid w:val="00F82BA3"/>
    <w:rsid w:val="00F86BA6"/>
    <w:rsid w:val="00FA6A87"/>
    <w:rsid w:val="00FC6389"/>
    <w:rsid w:val="00FE07F5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62FB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  <w:style w:type="character" w:styleId="Nzevknihy">
    <w:name w:val="Book Title"/>
    <w:basedOn w:val="Standardnpsmoodstavce"/>
    <w:uiPriority w:val="33"/>
    <w:qFormat/>
    <w:rsid w:val="009C00FE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A48031C-689D-42A3-9594-41A97725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420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Brandejsová Martina, Mgr.</cp:lastModifiedBy>
  <cp:revision>31</cp:revision>
  <cp:lastPrinted>2020-07-15T06:29:00Z</cp:lastPrinted>
  <dcterms:created xsi:type="dcterms:W3CDTF">2025-07-04T10:02:00Z</dcterms:created>
  <dcterms:modified xsi:type="dcterms:W3CDTF">2026-06-15T14:03:00Z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